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2721B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34C2721E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721C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721D" w14:textId="69D7200A" w:rsidR="00C44B8B" w:rsidRPr="00EA7482" w:rsidRDefault="00D804EC" w:rsidP="007677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804EC">
              <w:rPr>
                <w:b/>
                <w:sz w:val="26"/>
                <w:szCs w:val="26"/>
                <w:lang w:val="en-US"/>
              </w:rPr>
              <w:t>202A_</w:t>
            </w:r>
            <w:r w:rsidR="00EA7482">
              <w:rPr>
                <w:b/>
                <w:sz w:val="26"/>
                <w:szCs w:val="26"/>
              </w:rPr>
              <w:t>209</w:t>
            </w:r>
            <w:bookmarkStart w:id="0" w:name="_GoBack"/>
            <w:bookmarkEnd w:id="0"/>
          </w:p>
        </w:tc>
      </w:tr>
      <w:tr w:rsidR="00A67559" w:rsidRPr="00AD3C21" w14:paraId="34C27221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721F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7220" w14:textId="2407F223" w:rsidR="00A67559" w:rsidRPr="002E64E0" w:rsidRDefault="0072029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20299">
              <w:rPr>
                <w:b/>
                <w:sz w:val="26"/>
                <w:szCs w:val="26"/>
              </w:rPr>
              <w:t>2330323</w:t>
            </w:r>
          </w:p>
        </w:tc>
      </w:tr>
    </w:tbl>
    <w:p w14:paraId="34C27222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34C27223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4C2722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4C27225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34C27226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34C27227" w14:textId="77777777" w:rsidR="00C44B8B" w:rsidRPr="00CB6078" w:rsidRDefault="00C44B8B" w:rsidP="00C44B8B"/>
    <w:p w14:paraId="34C27228" w14:textId="77777777" w:rsidR="00C44B8B" w:rsidRPr="00CB6078" w:rsidRDefault="00C44B8B" w:rsidP="00C44B8B"/>
    <w:p w14:paraId="34C27229" w14:textId="77777777" w:rsidR="00C44B8B" w:rsidRPr="00CB6078" w:rsidRDefault="00C44B8B" w:rsidP="00C44B8B"/>
    <w:p w14:paraId="34C2722A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4C2722B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34C2722C" w14:textId="7C72AC75" w:rsidR="00612811" w:rsidRPr="00D804EC" w:rsidRDefault="00575846" w:rsidP="00773399">
      <w:pPr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(</w:t>
      </w:r>
      <w:r w:rsidR="00D804EC" w:rsidRPr="00AA287E">
        <w:rPr>
          <w:b/>
          <w:sz w:val="24"/>
          <w:szCs w:val="24"/>
        </w:rPr>
        <w:t>Зажим шлейфовый ШС-</w:t>
      </w:r>
      <w:r w:rsidR="002E64E0">
        <w:rPr>
          <w:b/>
          <w:sz w:val="24"/>
          <w:szCs w:val="24"/>
        </w:rPr>
        <w:t>24</w:t>
      </w:r>
      <w:r w:rsidR="00D804EC" w:rsidRPr="00AA287E">
        <w:rPr>
          <w:b/>
          <w:sz w:val="24"/>
          <w:szCs w:val="24"/>
        </w:rPr>
        <w:t>,</w:t>
      </w:r>
      <w:r w:rsidR="002E64E0">
        <w:rPr>
          <w:b/>
          <w:sz w:val="24"/>
          <w:szCs w:val="24"/>
        </w:rPr>
        <w:t>0-0</w:t>
      </w:r>
      <w:r w:rsidR="00D804EC" w:rsidRPr="00AA287E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)</w:t>
      </w:r>
      <w:r w:rsidR="00E4127F">
        <w:rPr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>Лот №</w:t>
      </w:r>
      <w:r w:rsidR="00AA670B" w:rsidRPr="00D804EC">
        <w:rPr>
          <w:b/>
          <w:sz w:val="26"/>
          <w:szCs w:val="26"/>
        </w:rPr>
        <w:t xml:space="preserve"> </w:t>
      </w:r>
      <w:r w:rsidR="00AA670B" w:rsidRPr="00E4127F">
        <w:rPr>
          <w:b/>
          <w:sz w:val="26"/>
          <w:szCs w:val="26"/>
          <w:u w:val="single"/>
        </w:rPr>
        <w:t>202</w:t>
      </w:r>
      <w:r w:rsidR="00AA670B" w:rsidRPr="00E4127F">
        <w:rPr>
          <w:b/>
          <w:sz w:val="26"/>
          <w:szCs w:val="26"/>
          <w:u w:val="single"/>
          <w:lang w:val="en-US"/>
        </w:rPr>
        <w:t>A</w:t>
      </w:r>
    </w:p>
    <w:p w14:paraId="34C2722D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4C2722E" w14:textId="77777777" w:rsidR="00612811" w:rsidRPr="00CB6078" w:rsidRDefault="00612811" w:rsidP="002E64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4C2722F" w14:textId="77777777" w:rsidR="002073AF" w:rsidRPr="00AA287E" w:rsidRDefault="00641E44" w:rsidP="002E64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AA287E">
        <w:rPr>
          <w:sz w:val="24"/>
          <w:szCs w:val="24"/>
        </w:rPr>
        <w:t xml:space="preserve">Технические требования, характеристики </w:t>
      </w:r>
      <w:r w:rsidR="00770408" w:rsidRPr="00AA287E">
        <w:rPr>
          <w:sz w:val="24"/>
          <w:szCs w:val="24"/>
        </w:rPr>
        <w:t>линейной арматуры и гасителей вибрации</w:t>
      </w:r>
      <w:r w:rsidR="004F4E9E" w:rsidRPr="00AA287E">
        <w:rPr>
          <w:sz w:val="24"/>
          <w:szCs w:val="24"/>
        </w:rPr>
        <w:t xml:space="preserve"> должны соответствовать параметрам </w:t>
      </w:r>
      <w:r w:rsidR="002073AF" w:rsidRPr="00AA287E">
        <w:rPr>
          <w:sz w:val="24"/>
          <w:szCs w:val="24"/>
        </w:rPr>
        <w:t>ТУ 3449-036-27560230-04 «</w:t>
      </w:r>
      <w:r w:rsidR="002073AF" w:rsidRPr="00AA287E">
        <w:rPr>
          <w:color w:val="000000"/>
          <w:sz w:val="24"/>
          <w:szCs w:val="24"/>
        </w:rPr>
        <w:t>Зажимы соединительные шлейфовые спиральные типа ШС».</w:t>
      </w:r>
    </w:p>
    <w:p w14:paraId="34C27230" w14:textId="77777777" w:rsidR="00A305DC" w:rsidRDefault="007E5CC8" w:rsidP="007D33CA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4C27274" wp14:editId="34C27275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986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739"/>
        <w:gridCol w:w="1846"/>
        <w:gridCol w:w="1623"/>
        <w:gridCol w:w="1701"/>
        <w:gridCol w:w="1893"/>
      </w:tblGrid>
      <w:tr w:rsidR="00767724" w:rsidRPr="00F1236F" w14:paraId="34C27235" w14:textId="096062F4" w:rsidTr="001050F4">
        <w:trPr>
          <w:tblCellSpacing w:w="0" w:type="dxa"/>
          <w:jc w:val="center"/>
        </w:trPr>
        <w:tc>
          <w:tcPr>
            <w:tcW w:w="82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1" w14:textId="77777777" w:rsidR="00767724" w:rsidRPr="00B53BC4" w:rsidRDefault="00767724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Марка </w:t>
            </w:r>
            <w:r w:rsidRPr="00B53BC4">
              <w:rPr>
                <w:bCs/>
                <w:sz w:val="22"/>
                <w:szCs w:val="22"/>
              </w:rPr>
              <w:t>зажима</w:t>
            </w:r>
          </w:p>
        </w:tc>
        <w:tc>
          <w:tcPr>
            <w:tcW w:w="170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2" w14:textId="77777777" w:rsidR="00767724" w:rsidRPr="00B53BC4" w:rsidRDefault="00767724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bCs/>
                <w:sz w:val="22"/>
                <w:szCs w:val="22"/>
              </w:rPr>
              <w:t>Провода по ГОСТ 839, марок АС, АСКП,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B53BC4">
              <w:rPr>
                <w:bCs/>
                <w:sz w:val="22"/>
                <w:szCs w:val="22"/>
              </w:rPr>
              <w:t>АСКС, АСК</w:t>
            </w:r>
          </w:p>
        </w:tc>
        <w:tc>
          <w:tcPr>
            <w:tcW w:w="77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3" w14:textId="77777777" w:rsidR="00767724" w:rsidRPr="00B53BC4" w:rsidRDefault="00767724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80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4" w14:textId="77777777" w:rsidR="00767724" w:rsidRPr="00B53BC4" w:rsidRDefault="00767724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bCs/>
                <w:sz w:val="22"/>
                <w:szCs w:val="22"/>
              </w:rPr>
              <w:t>Масса зажима, кг</w:t>
            </w:r>
          </w:p>
        </w:tc>
        <w:tc>
          <w:tcPr>
            <w:tcW w:w="898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07AE2C7A" w14:textId="77777777" w:rsidR="00767724" w:rsidRPr="00767724" w:rsidRDefault="00767724" w:rsidP="0076772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767724">
              <w:rPr>
                <w:bCs/>
                <w:sz w:val="22"/>
                <w:szCs w:val="22"/>
              </w:rPr>
              <w:t>Существующий</w:t>
            </w:r>
          </w:p>
          <w:p w14:paraId="51C0EFE0" w14:textId="3FECFBEB" w:rsidR="00767724" w:rsidRPr="00B53BC4" w:rsidRDefault="00767724" w:rsidP="0076772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767724">
              <w:rPr>
                <w:bCs/>
                <w:sz w:val="22"/>
                <w:szCs w:val="22"/>
              </w:rPr>
              <w:t>аналог</w:t>
            </w:r>
          </w:p>
        </w:tc>
      </w:tr>
      <w:tr w:rsidR="00767724" w:rsidRPr="00F1236F" w14:paraId="34C2723B" w14:textId="71BF37EB" w:rsidTr="001050F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6" w14:textId="77777777" w:rsidR="00767724" w:rsidRPr="00B53BC4" w:rsidRDefault="00767724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7" w14:textId="77777777" w:rsidR="00767724" w:rsidRPr="00B53BC4" w:rsidRDefault="00767724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sz w:val="22"/>
                <w:szCs w:val="22"/>
              </w:rPr>
              <w:t>Сечение, мм</w:t>
            </w:r>
            <w:r w:rsidRPr="00B53BC4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8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8" w14:textId="77777777" w:rsidR="00767724" w:rsidRPr="00B53BC4" w:rsidRDefault="00767724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sz w:val="22"/>
                <w:szCs w:val="22"/>
              </w:rPr>
              <w:t>Диаметр, мм</w:t>
            </w:r>
          </w:p>
        </w:tc>
        <w:tc>
          <w:tcPr>
            <w:tcW w:w="77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9" w14:textId="77777777" w:rsidR="00767724" w:rsidRPr="00B53BC4" w:rsidRDefault="00767724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0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A" w14:textId="77777777" w:rsidR="00767724" w:rsidRPr="00B53BC4" w:rsidRDefault="00767724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98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D12084" w14:textId="77777777" w:rsidR="00767724" w:rsidRPr="00B53BC4" w:rsidRDefault="00767724" w:rsidP="007D33CA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67724" w:rsidRPr="00F1236F" w14:paraId="34C27241" w14:textId="24D94265" w:rsidTr="00767724">
        <w:trPr>
          <w:tblCellSpacing w:w="0" w:type="dxa"/>
          <w:jc w:val="center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C" w14:textId="32B707E5" w:rsidR="00767724" w:rsidRPr="00B53BC4" w:rsidRDefault="00767724" w:rsidP="00AD678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53BC4">
              <w:rPr>
                <w:bCs/>
                <w:sz w:val="22"/>
                <w:szCs w:val="22"/>
              </w:rPr>
              <w:t>ШС-</w:t>
            </w:r>
            <w:r>
              <w:rPr>
                <w:bCs/>
                <w:sz w:val="22"/>
                <w:szCs w:val="22"/>
              </w:rPr>
              <w:t>30</w:t>
            </w:r>
            <w:r w:rsidRPr="00B53BC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6</w:t>
            </w:r>
            <w:r w:rsidRPr="00B53BC4">
              <w:rPr>
                <w:bCs/>
                <w:sz w:val="22"/>
                <w:szCs w:val="22"/>
              </w:rPr>
              <w:t>-01</w:t>
            </w:r>
          </w:p>
        </w:tc>
        <w:tc>
          <w:tcPr>
            <w:tcW w:w="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D" w14:textId="08B0ED07" w:rsidR="00767724" w:rsidRPr="00B53BC4" w:rsidRDefault="00767724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500/64</w:t>
            </w:r>
          </w:p>
        </w:tc>
        <w:tc>
          <w:tcPr>
            <w:tcW w:w="8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E" w14:textId="1F59A431" w:rsidR="00767724" w:rsidRPr="00B53BC4" w:rsidRDefault="00767724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30,6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3F" w14:textId="7E376F41" w:rsidR="00767724" w:rsidRPr="00B53BC4" w:rsidRDefault="00767724" w:rsidP="00767724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</w:t>
            </w:r>
          </w:p>
        </w:tc>
        <w:tc>
          <w:tcPr>
            <w:tcW w:w="8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27240" w14:textId="27976EE3" w:rsidR="00767724" w:rsidRPr="00B53BC4" w:rsidRDefault="00767724" w:rsidP="00767724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D4D962" w14:textId="7F1589C6" w:rsidR="00767724" w:rsidRDefault="00767724" w:rsidP="007D33CA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7724">
              <w:rPr>
                <w:sz w:val="22"/>
                <w:szCs w:val="22"/>
              </w:rPr>
              <w:t>ПАС-400-2, ПА-6-1</w:t>
            </w:r>
          </w:p>
        </w:tc>
      </w:tr>
    </w:tbl>
    <w:p w14:paraId="34C27242" w14:textId="77777777" w:rsidR="007E5CC8" w:rsidRDefault="007E5CC8" w:rsidP="007D33CA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34C27243" w14:textId="77777777" w:rsidR="007E5CC8" w:rsidRPr="00CB6078" w:rsidRDefault="007E5CC8" w:rsidP="002073AF">
      <w:pPr>
        <w:tabs>
          <w:tab w:val="left" w:pos="1134"/>
        </w:tabs>
        <w:ind w:firstLine="709"/>
        <w:rPr>
          <w:sz w:val="24"/>
          <w:szCs w:val="24"/>
        </w:rPr>
      </w:pPr>
    </w:p>
    <w:p w14:paraId="34C27244" w14:textId="77777777" w:rsidR="00612811" w:rsidRPr="00CB6078" w:rsidRDefault="00612811" w:rsidP="002E64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4C27245" w14:textId="77777777" w:rsidR="00F64720" w:rsidRDefault="00843900" w:rsidP="002E64E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4C27246" w14:textId="77777777" w:rsidR="006C1CF7" w:rsidRPr="00A24900" w:rsidRDefault="006C1CF7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34C27247" w14:textId="77777777" w:rsidR="00F64720" w:rsidRPr="00A2490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C27248" w14:textId="77777777" w:rsidR="00F64720" w:rsidRPr="0026458C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C27249" w14:textId="77777777" w:rsidR="00F64720" w:rsidRPr="00A2490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4C2724A" w14:textId="101D3558" w:rsidR="00F6472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E64E0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C2724B" w14:textId="47C25B5A" w:rsidR="00F64720" w:rsidRPr="00A2490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="002E64E0">
        <w:rPr>
          <w:sz w:val="24"/>
          <w:szCs w:val="24"/>
        </w:rPr>
        <w:t>ся ранее на энергообъектах П</w:t>
      </w:r>
      <w:r w:rsidRPr="00A24900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C2724C" w14:textId="5A21703D" w:rsidR="00F6472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</w:t>
      </w:r>
      <w:r w:rsidR="002E64E0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«Россети»;</w:t>
      </w:r>
    </w:p>
    <w:p w14:paraId="34C2724D" w14:textId="06BF6F7D" w:rsidR="00F64720" w:rsidRPr="003E0675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D9360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34C2724E" w14:textId="25307EAF" w:rsidR="00F64720" w:rsidRDefault="00F64720" w:rsidP="002E64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F3301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4C2724F" w14:textId="77777777" w:rsidR="00FB7AEF" w:rsidRPr="00CB6078" w:rsidRDefault="00F64720" w:rsidP="002E64E0">
      <w:pPr>
        <w:tabs>
          <w:tab w:val="left" w:pos="851"/>
        </w:tabs>
        <w:spacing w:line="276" w:lineRule="auto"/>
        <w:ind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="00F66FC0" w:rsidRPr="00CB6078">
        <w:rPr>
          <w:sz w:val="24"/>
          <w:szCs w:val="24"/>
        </w:rPr>
        <w:t xml:space="preserve"> </w:t>
      </w:r>
    </w:p>
    <w:p w14:paraId="34C27250" w14:textId="20843ED4" w:rsidR="00DE0C6D" w:rsidRPr="00F64720" w:rsidRDefault="00843900" w:rsidP="002E64E0">
      <w:pPr>
        <w:tabs>
          <w:tab w:val="left" w:pos="0"/>
          <w:tab w:val="left" w:pos="90"/>
        </w:tabs>
        <w:spacing w:line="276" w:lineRule="auto"/>
        <w:ind w:firstLine="709"/>
        <w:rPr>
          <w:sz w:val="24"/>
          <w:szCs w:val="24"/>
        </w:rPr>
      </w:pPr>
      <w:r w:rsidRPr="00F64720">
        <w:rPr>
          <w:sz w:val="24"/>
          <w:szCs w:val="24"/>
        </w:rPr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</w:t>
      </w:r>
      <w:r w:rsidR="002E64E0">
        <w:rPr>
          <w:sz w:val="24"/>
          <w:szCs w:val="24"/>
        </w:rPr>
        <w:t>вку линейной арматуры для нужд П</w:t>
      </w:r>
      <w:r w:rsidR="00F64720" w:rsidRPr="00F647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34C27251" w14:textId="77777777" w:rsidR="001C72DB" w:rsidRPr="00CD2F05" w:rsidRDefault="00843900" w:rsidP="002E64E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34C27252" w14:textId="77777777" w:rsidR="002073AF" w:rsidRPr="00AA55FC" w:rsidRDefault="002073AF" w:rsidP="002E64E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A55FC">
        <w:rPr>
          <w:sz w:val="24"/>
          <w:szCs w:val="24"/>
        </w:rPr>
        <w:t>ТУ 3449-036-27560230-04 «</w:t>
      </w:r>
      <w:r w:rsidRPr="00AA55FC">
        <w:rPr>
          <w:color w:val="000000"/>
          <w:sz w:val="24"/>
          <w:szCs w:val="24"/>
        </w:rPr>
        <w:t>Зажимы соединительные шлейфовые спиральные типа ШС»</w:t>
      </w:r>
      <w:r w:rsidR="00D500D6">
        <w:rPr>
          <w:color w:val="000000"/>
          <w:sz w:val="24"/>
          <w:szCs w:val="24"/>
        </w:rPr>
        <w:t>;</w:t>
      </w:r>
    </w:p>
    <w:p w14:paraId="34C27253" w14:textId="77777777" w:rsidR="00A67559" w:rsidRPr="00A67559" w:rsidRDefault="00A67559" w:rsidP="002E64E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34C27254" w14:textId="77777777" w:rsidR="00B73411" w:rsidRPr="00B73411" w:rsidRDefault="00843900" w:rsidP="002E64E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34C27259" w14:textId="3C6A2588" w:rsidR="00CC3003" w:rsidRPr="00B73411" w:rsidRDefault="000F598E" w:rsidP="002E64E0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</w:t>
      </w:r>
      <w:r>
        <w:rPr>
          <w:color w:val="000000"/>
          <w:sz w:val="24"/>
          <w:szCs w:val="24"/>
        </w:rPr>
        <w:t xml:space="preserve">ГОСТ 23216 </w:t>
      </w:r>
      <w:r>
        <w:rPr>
          <w:sz w:val="24"/>
          <w:szCs w:val="24"/>
        </w:rPr>
        <w:t xml:space="preserve">«Изделия электротехнические. Хранение, транспортирование, временная противокоррозионная защита, упаковка. Общие требования и методы испытаний», </w:t>
      </w:r>
      <w:r>
        <w:rPr>
          <w:color w:val="000000"/>
          <w:sz w:val="24"/>
          <w:szCs w:val="24"/>
        </w:rPr>
        <w:t>ГОСТ 14192 «</w:t>
      </w:r>
      <w:r>
        <w:rPr>
          <w:sz w:val="24"/>
          <w:szCs w:val="24"/>
        </w:rPr>
        <w:t>Маркировка грузов»,</w:t>
      </w:r>
      <w:r>
        <w:rPr>
          <w:color w:val="000000"/>
          <w:sz w:val="24"/>
          <w:szCs w:val="24"/>
        </w:rPr>
        <w:t xml:space="preserve"> ГОСТ 15150-69</w:t>
      </w:r>
      <w:r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</w:t>
      </w:r>
      <w:r w:rsidR="00CC3003" w:rsidRPr="00B73411">
        <w:rPr>
          <w:sz w:val="24"/>
          <w:szCs w:val="24"/>
        </w:rPr>
        <w:t>.</w:t>
      </w:r>
    </w:p>
    <w:p w14:paraId="34C2725A" w14:textId="77777777" w:rsidR="0024201B" w:rsidRPr="00461D48" w:rsidRDefault="00843900" w:rsidP="002E64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34C2725B" w14:textId="77777777" w:rsidR="00AC31A0" w:rsidRDefault="00843900" w:rsidP="002E64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38706C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34C2725C" w14:textId="77777777" w:rsidR="00446A53" w:rsidRPr="00446A53" w:rsidRDefault="00446A53" w:rsidP="002E64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C2725D" w14:textId="77777777" w:rsidR="00612811" w:rsidRPr="00CB6078" w:rsidRDefault="00612811" w:rsidP="002E64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4C2725E" w14:textId="77777777" w:rsidR="004F4E9E" w:rsidRPr="00CB6078" w:rsidRDefault="00446A53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38706C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</w:t>
      </w:r>
      <w:r w:rsidRPr="00612811">
        <w:rPr>
          <w:sz w:val="24"/>
          <w:szCs w:val="24"/>
        </w:rPr>
        <w:lastRenderedPageBreak/>
        <w:t xml:space="preserve">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4C2725F" w14:textId="77777777" w:rsidR="00590397" w:rsidRPr="00CB6078" w:rsidRDefault="00590397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C27260" w14:textId="77777777" w:rsidR="00612811" w:rsidRPr="00CB6078" w:rsidRDefault="00EA00A8" w:rsidP="002E64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4C27261" w14:textId="77777777" w:rsidR="00612811" w:rsidRDefault="009C1A30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34C27262" w14:textId="77777777" w:rsidR="00446A53" w:rsidRPr="00CB6078" w:rsidRDefault="00446A53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C27263" w14:textId="77777777" w:rsidR="00612811" w:rsidRPr="00CB6078" w:rsidRDefault="006004FC" w:rsidP="002E64E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4C27264" w14:textId="77777777" w:rsidR="009C1A30" w:rsidRPr="00B85AF2" w:rsidRDefault="009C1A30" w:rsidP="002E64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34C27265" w14:textId="77777777" w:rsidR="009C1A30" w:rsidRPr="00141F52" w:rsidRDefault="009C1A30" w:rsidP="002E64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34C27266" w14:textId="77777777" w:rsidR="009C1A30" w:rsidRPr="00141F52" w:rsidRDefault="009C1A30" w:rsidP="002E64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C27267" w14:textId="77777777" w:rsidR="009C1A30" w:rsidRPr="00920AA3" w:rsidRDefault="009C1A30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34C27268" w14:textId="77777777" w:rsidR="009C1A30" w:rsidRDefault="009C1A30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34C27269" w14:textId="77777777" w:rsidR="009C1A30" w:rsidRDefault="009C1A30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34C2726A" w14:textId="77777777" w:rsidR="009C1A30" w:rsidRDefault="009C1A30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C2726B" w14:textId="77777777" w:rsidR="004F4E9E" w:rsidRPr="009C1A30" w:rsidRDefault="009C1A30" w:rsidP="002E64E0">
      <w:pPr>
        <w:pStyle w:val="ad"/>
        <w:tabs>
          <w:tab w:val="left" w:pos="1560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34C2726C" w14:textId="77777777" w:rsidR="009C1A30" w:rsidRPr="00CB6078" w:rsidRDefault="009C1A30" w:rsidP="002E64E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C2726D" w14:textId="77777777" w:rsidR="00612811" w:rsidRPr="00CB6078" w:rsidRDefault="00612811" w:rsidP="002E64E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4C2726E" w14:textId="27E871E1" w:rsidR="0029774B" w:rsidRDefault="0029774B" w:rsidP="002E64E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E64E0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4C2726F" w14:textId="77777777" w:rsidR="00612811" w:rsidRPr="009C1A30" w:rsidRDefault="0029774B" w:rsidP="002E64E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C27270" w14:textId="77777777" w:rsidR="001D6900" w:rsidRPr="00CB6078" w:rsidRDefault="001D6900" w:rsidP="00451C4D">
      <w:pPr>
        <w:rPr>
          <w:sz w:val="26"/>
          <w:szCs w:val="26"/>
        </w:rPr>
      </w:pPr>
    </w:p>
    <w:p w14:paraId="34C27271" w14:textId="77777777" w:rsidR="004A2665" w:rsidRPr="00CB6078" w:rsidRDefault="004A2665" w:rsidP="00451C4D">
      <w:pPr>
        <w:rPr>
          <w:sz w:val="26"/>
          <w:szCs w:val="26"/>
        </w:rPr>
      </w:pPr>
    </w:p>
    <w:p w14:paraId="34C27272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4C27273" w14:textId="5785FE76" w:rsidR="008A5CA5" w:rsidRPr="0038706C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</w:t>
      </w:r>
      <w:r w:rsidR="002E64E0">
        <w:rPr>
          <w:sz w:val="22"/>
          <w:szCs w:val="22"/>
        </w:rPr>
        <w:t xml:space="preserve">сть                          </w:t>
      </w:r>
      <w:r w:rsidRPr="00CB6078">
        <w:rPr>
          <w:sz w:val="22"/>
          <w:szCs w:val="22"/>
        </w:rPr>
        <w:t xml:space="preserve">                      </w:t>
      </w:r>
      <w:r w:rsidR="002E64E0">
        <w:rPr>
          <w:sz w:val="22"/>
          <w:szCs w:val="22"/>
        </w:rPr>
        <w:t xml:space="preserve">     </w:t>
      </w:r>
      <w:r w:rsidR="00515EFF" w:rsidRPr="00CB6078">
        <w:rPr>
          <w:sz w:val="22"/>
          <w:szCs w:val="22"/>
        </w:rPr>
        <w:t xml:space="preserve"> </w:t>
      </w:r>
      <w:r w:rsidR="002E64E0">
        <w:rPr>
          <w:sz w:val="22"/>
          <w:szCs w:val="22"/>
        </w:rPr>
        <w:t xml:space="preserve">   подпись                </w:t>
      </w:r>
      <w:r w:rsidR="00515EFF" w:rsidRPr="00CB6078">
        <w:rPr>
          <w:sz w:val="22"/>
          <w:szCs w:val="22"/>
        </w:rPr>
        <w:t xml:space="preserve">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sectPr w:rsidR="008A5CA5" w:rsidRPr="0038706C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5D16A" w14:textId="77777777" w:rsidR="00E954D1" w:rsidRDefault="00E954D1">
      <w:r>
        <w:separator/>
      </w:r>
    </w:p>
  </w:endnote>
  <w:endnote w:type="continuationSeparator" w:id="0">
    <w:p w14:paraId="7E839CB5" w14:textId="77777777" w:rsidR="00E954D1" w:rsidRDefault="00E95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49BAB" w14:textId="77777777" w:rsidR="00E954D1" w:rsidRDefault="00E954D1">
      <w:r>
        <w:separator/>
      </w:r>
    </w:p>
  </w:footnote>
  <w:footnote w:type="continuationSeparator" w:id="0">
    <w:p w14:paraId="65E7FFF6" w14:textId="77777777" w:rsidR="00E954D1" w:rsidRDefault="00E954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2727A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4C2727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592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36DDE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440D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598E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CD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3AF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15C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4E0"/>
    <w:rsid w:val="002E6C8A"/>
    <w:rsid w:val="002F0529"/>
    <w:rsid w:val="002F2431"/>
    <w:rsid w:val="002F2B35"/>
    <w:rsid w:val="002F3301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B63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706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044B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3F25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07DDE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5846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633D"/>
    <w:rsid w:val="005E7A9A"/>
    <w:rsid w:val="005E7B14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1B1A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6BFB"/>
    <w:rsid w:val="006B7AFA"/>
    <w:rsid w:val="006C046F"/>
    <w:rsid w:val="006C1CF7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0299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724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DA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33CA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5AC3"/>
    <w:rsid w:val="007E5CC8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59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97743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3C9F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D0D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87E"/>
    <w:rsid w:val="00AA2CDA"/>
    <w:rsid w:val="00AA2E90"/>
    <w:rsid w:val="00AA52F6"/>
    <w:rsid w:val="00AA670B"/>
    <w:rsid w:val="00AA6A26"/>
    <w:rsid w:val="00AA6FEE"/>
    <w:rsid w:val="00AA7740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6788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321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3BC4"/>
    <w:rsid w:val="00B54E2D"/>
    <w:rsid w:val="00B55DE6"/>
    <w:rsid w:val="00B57303"/>
    <w:rsid w:val="00B57A29"/>
    <w:rsid w:val="00B57F17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080D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2F0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0D6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E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3606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127F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4D1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A7482"/>
    <w:rsid w:val="00EB00A3"/>
    <w:rsid w:val="00EB03D9"/>
    <w:rsid w:val="00EB415F"/>
    <w:rsid w:val="00EB548A"/>
    <w:rsid w:val="00EB624C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C2721B"/>
  <w15:docId w15:val="{DA9E45FF-DC91-4079-9939-B0999F908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6360F-9258-4B99-9394-1978128D73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2E472C-2FF0-486F-B4BE-8BCEC26A65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DD40DC8-E9C9-4E60-B9C5-B875A170A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E80F88-9AE1-4C33-B790-17F93B2AC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22</TotalTime>
  <Pages>1</Pages>
  <Words>1165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7793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7</cp:revision>
  <cp:lastPrinted>2010-09-30T13:29:00Z</cp:lastPrinted>
  <dcterms:created xsi:type="dcterms:W3CDTF">2015-09-18T13:42:00Z</dcterms:created>
  <dcterms:modified xsi:type="dcterms:W3CDTF">2015-10-08T10:53:00Z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